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8CEB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PALMER</w:t>
      </w:r>
      <w:r>
        <w:rPr>
          <w:rFonts w:ascii="Times New Roman" w:hAnsi="Times New Roman" w:cs="Times New Roman"/>
        </w:rPr>
        <w:t xml:space="preserve">       (fl.1483)</w:t>
      </w:r>
    </w:p>
    <w:p w14:paraId="74610855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Newenden</w:t>
      </w:r>
      <w:proofErr w:type="spellEnd"/>
      <w:r>
        <w:rPr>
          <w:rFonts w:ascii="Times New Roman" w:hAnsi="Times New Roman" w:cs="Times New Roman"/>
        </w:rPr>
        <w:t>, Kent. Butcher.</w:t>
      </w:r>
    </w:p>
    <w:p w14:paraId="49899379" w14:textId="77777777" w:rsidR="00F051AE" w:rsidRDefault="00F051AE" w:rsidP="00F051AE">
      <w:pPr>
        <w:rPr>
          <w:rFonts w:ascii="Times New Roman" w:hAnsi="Times New Roman" w:cs="Times New Roman"/>
        </w:rPr>
      </w:pPr>
    </w:p>
    <w:p w14:paraId="3DEB66B1" w14:textId="77777777" w:rsidR="00F051AE" w:rsidRDefault="00F051AE" w:rsidP="00F051AE">
      <w:pPr>
        <w:rPr>
          <w:rFonts w:ascii="Times New Roman" w:hAnsi="Times New Roman" w:cs="Times New Roman"/>
        </w:rPr>
      </w:pPr>
    </w:p>
    <w:p w14:paraId="0ACF770F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Cukkok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Colyn</w:t>
      </w:r>
      <w:proofErr w:type="spellEnd"/>
    </w:p>
    <w:p w14:paraId="54173D5C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Hitchin, Hertfordshire(q.v.), John Capper of Shenfield, Essex(q.v.), Agnes,</w:t>
      </w:r>
    </w:p>
    <w:p w14:paraId="1A99D422" w14:textId="77777777" w:rsidR="00F051AE" w:rsidRDefault="00F051AE" w:rsidP="00F051A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his wife(q.v.), John </w:t>
      </w:r>
      <w:proofErr w:type="spellStart"/>
      <w:r>
        <w:rPr>
          <w:rFonts w:ascii="Times New Roman" w:hAnsi="Times New Roman" w:cs="Times New Roman"/>
        </w:rPr>
        <w:t>Banaster</w:t>
      </w:r>
      <w:proofErr w:type="spellEnd"/>
      <w:r>
        <w:rPr>
          <w:rFonts w:ascii="Times New Roman" w:hAnsi="Times New Roman" w:cs="Times New Roman"/>
        </w:rPr>
        <w:t xml:space="preserve"> of Shenfield, Essex(q.v.) and Robert </w:t>
      </w:r>
    </w:p>
    <w:p w14:paraId="1A6BCA6F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Howelot</w:t>
      </w:r>
      <w:proofErr w:type="spellEnd"/>
      <w:r>
        <w:rPr>
          <w:rFonts w:ascii="Times New Roman" w:hAnsi="Times New Roman" w:cs="Times New Roman"/>
        </w:rPr>
        <w:t xml:space="preserve"> of Witham, Essex(q.v.).</w:t>
      </w:r>
    </w:p>
    <w:p w14:paraId="3441D300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C487633" w14:textId="77777777" w:rsidR="00F051AE" w:rsidRDefault="00F051AE" w:rsidP="00F051AE">
      <w:pPr>
        <w:rPr>
          <w:rFonts w:ascii="Times New Roman" w:hAnsi="Times New Roman" w:cs="Times New Roman"/>
        </w:rPr>
      </w:pPr>
    </w:p>
    <w:p w14:paraId="62EB5C24" w14:textId="77777777" w:rsidR="00F051AE" w:rsidRDefault="00F051AE" w:rsidP="00F051AE">
      <w:pPr>
        <w:rPr>
          <w:rFonts w:ascii="Times New Roman" w:hAnsi="Times New Roman" w:cs="Times New Roman"/>
        </w:rPr>
      </w:pPr>
    </w:p>
    <w:p w14:paraId="7A3AB434" w14:textId="77777777" w:rsidR="00F051AE" w:rsidRDefault="00F051AE" w:rsidP="00F051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2019</w:t>
      </w:r>
    </w:p>
    <w:p w14:paraId="3B0DF82B" w14:textId="77777777" w:rsidR="006B2F86" w:rsidRPr="00E71FC3" w:rsidRDefault="00F051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B33F" w14:textId="77777777" w:rsidR="00F051AE" w:rsidRDefault="00F051AE" w:rsidP="00E71FC3">
      <w:r>
        <w:separator/>
      </w:r>
    </w:p>
  </w:endnote>
  <w:endnote w:type="continuationSeparator" w:id="0">
    <w:p w14:paraId="274C2CAC" w14:textId="77777777" w:rsidR="00F051AE" w:rsidRDefault="00F051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B7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66A35" w14:textId="77777777" w:rsidR="00F051AE" w:rsidRDefault="00F051AE" w:rsidP="00E71FC3">
      <w:r>
        <w:separator/>
      </w:r>
    </w:p>
  </w:footnote>
  <w:footnote w:type="continuationSeparator" w:id="0">
    <w:p w14:paraId="2F81FCAF" w14:textId="77777777" w:rsidR="00F051AE" w:rsidRDefault="00F051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AE"/>
    <w:rsid w:val="001A7C09"/>
    <w:rsid w:val="00577BD5"/>
    <w:rsid w:val="006A1F77"/>
    <w:rsid w:val="00733BE7"/>
    <w:rsid w:val="00AB52E8"/>
    <w:rsid w:val="00B16D3F"/>
    <w:rsid w:val="00E71FC3"/>
    <w:rsid w:val="00EF4813"/>
    <w:rsid w:val="00F0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BC845"/>
  <w15:chartTrackingRefBased/>
  <w15:docId w15:val="{5E58C16C-3E85-4211-A7D6-63A0CB3E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1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2019-11-21T20:34:00Z</dcterms:created>
  <dcterms:modified xsi:type="dcterms:W3CDTF">2019-11-21T20:34:00Z</dcterms:modified>
</cp:coreProperties>
</file>